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DF31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PLEYLEY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5873610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F31FDCD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BE249DD" w14:textId="77777777" w:rsidR="005631E9" w:rsidRDefault="005631E9" w:rsidP="005631E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Shropshire, except the town of </w:t>
      </w:r>
    </w:p>
    <w:p w14:paraId="03385318" w14:textId="77777777" w:rsidR="005631E9" w:rsidRDefault="005631E9" w:rsidP="005631E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Shrewsbury, the moiety of the taxes of a fifteenth and a tenth which were granted to the King at the last Parliament.</w:t>
      </w:r>
    </w:p>
    <w:p w14:paraId="22D86EDA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64215E56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F2D0279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CC4D81D" w14:textId="77777777" w:rsidR="005631E9" w:rsidRDefault="005631E9" w:rsidP="005631E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7BDD8A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0E490" w14:textId="77777777" w:rsidR="005631E9" w:rsidRDefault="005631E9" w:rsidP="009139A6">
      <w:r>
        <w:separator/>
      </w:r>
    </w:p>
  </w:endnote>
  <w:endnote w:type="continuationSeparator" w:id="0">
    <w:p w14:paraId="45352171" w14:textId="77777777" w:rsidR="005631E9" w:rsidRDefault="005631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E96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3B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0B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CA3A5" w14:textId="77777777" w:rsidR="005631E9" w:rsidRDefault="005631E9" w:rsidP="009139A6">
      <w:r>
        <w:separator/>
      </w:r>
    </w:p>
  </w:footnote>
  <w:footnote w:type="continuationSeparator" w:id="0">
    <w:p w14:paraId="1354602D" w14:textId="77777777" w:rsidR="005631E9" w:rsidRDefault="005631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70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04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F6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1E9"/>
    <w:rsid w:val="000666E0"/>
    <w:rsid w:val="002510B7"/>
    <w:rsid w:val="00270799"/>
    <w:rsid w:val="005631E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8D877"/>
  <w15:chartTrackingRefBased/>
  <w15:docId w15:val="{34E06335-2371-4BD9-8192-3CAE746D1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1E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2024-04-24T10:01:00Z</dcterms:created>
  <dcterms:modified xsi:type="dcterms:W3CDTF">2024-04-24T10:01:00Z</dcterms:modified>
</cp:coreProperties>
</file>